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F3E7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F3E7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F3E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8F3E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8F3E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F3E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8F3E7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04439D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F3E71">
        <w:rPr>
          <w:b w:val="0"/>
        </w:rPr>
        <w:t xml:space="preserve"> 47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8F3E71" w:rsidP="00232C8F">
            <w:r>
              <w:t>Кладовщик, 2 разряд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8F3E71" w:rsidP="00232C8F">
            <w:r>
              <w:t>12759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F3E71" w:rsidRPr="008F3E71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F3E71" w:rsidRPr="008F3E71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8F3E71" w:rsidRPr="008F3E71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F3E71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F3E71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F3E71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F3E71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F3E71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F3E71" w:rsidP="0098630F">
            <w:pPr>
              <w:jc w:val="center"/>
            </w:pPr>
            <w:r>
              <w:t>185-964-396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04439D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04439D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F3E71" w:rsidRPr="008F3E71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8F3E71" w:rsidRPr="008F3E71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4439D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D5D8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D5D8F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D5D8F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D5D8F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4D5D8F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4D5D8F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04439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04439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04439D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4D5D8F" w:rsidRPr="004D5D8F">
        <w:rPr>
          <w:i/>
          <w:u w:val="single"/>
        </w:rPr>
        <w:t>1. Рекомендации по улучшению условий труда: не требуются</w:t>
      </w:r>
      <w:r w:rsidR="004D5D8F" w:rsidRPr="004D5D8F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9D7883" w:rsidRPr="009D7883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F3E71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F3E71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F3E7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F3E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F3E71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F3E71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F3E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8F3E71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(дата)</w:t>
            </w: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(дата)</w:t>
            </w: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E71" w:rsidRPr="008F3E71" w:rsidRDefault="008F3E71" w:rsidP="004E51DC">
            <w:pPr>
              <w:pStyle w:val="a8"/>
            </w:pPr>
          </w:p>
        </w:tc>
      </w:tr>
      <w:tr w:rsidR="008F3E71" w:rsidRPr="008F3E71" w:rsidTr="008F3E7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F3E71" w:rsidRPr="008F3E71" w:rsidRDefault="008F3E71" w:rsidP="004E51DC">
            <w:pPr>
              <w:pStyle w:val="a8"/>
              <w:rPr>
                <w:vertAlign w:val="superscript"/>
              </w:rPr>
            </w:pPr>
            <w:r w:rsidRPr="008F3E71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4D5D8F" w:rsidTr="004D5D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4D5D8F" w:rsidRDefault="004D5D8F" w:rsidP="003C5C39">
            <w:pPr>
              <w:pStyle w:val="a8"/>
            </w:pPr>
            <w:r w:rsidRPr="004D5D8F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4D5D8F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4D5D8F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4D5D8F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4D5D8F" w:rsidRDefault="004D5D8F" w:rsidP="003C5C39">
            <w:pPr>
              <w:pStyle w:val="a8"/>
            </w:pPr>
            <w:r w:rsidRPr="004D5D8F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4D5D8F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4D5D8F" w:rsidRDefault="009D7883" w:rsidP="003C5C39">
            <w:pPr>
              <w:pStyle w:val="a8"/>
            </w:pPr>
            <w:r>
              <w:t>26.11.2020</w:t>
            </w:r>
          </w:p>
        </w:tc>
      </w:tr>
      <w:tr w:rsidR="00EF07A3" w:rsidRPr="004D5D8F" w:rsidTr="004D5D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4D5D8F" w:rsidRDefault="004D5D8F" w:rsidP="003C5C39">
            <w:pPr>
              <w:pStyle w:val="a8"/>
              <w:rPr>
                <w:b/>
                <w:vertAlign w:val="superscript"/>
              </w:rPr>
            </w:pPr>
            <w:r w:rsidRPr="004D5D8F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4D5D8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4D5D8F" w:rsidRDefault="004D5D8F" w:rsidP="00EF07A3">
            <w:pPr>
              <w:pStyle w:val="a8"/>
              <w:rPr>
                <w:b/>
                <w:vertAlign w:val="superscript"/>
              </w:rPr>
            </w:pPr>
            <w:r w:rsidRPr="004D5D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4D5D8F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4D5D8F" w:rsidRDefault="004D5D8F" w:rsidP="00EF07A3">
            <w:pPr>
              <w:pStyle w:val="a8"/>
              <w:rPr>
                <w:b/>
                <w:vertAlign w:val="superscript"/>
              </w:rPr>
            </w:pPr>
            <w:r w:rsidRPr="004D5D8F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4D5D8F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4D5D8F" w:rsidRDefault="004D5D8F" w:rsidP="00EF07A3">
            <w:pPr>
              <w:pStyle w:val="a8"/>
              <w:rPr>
                <w:vertAlign w:val="superscript"/>
              </w:rPr>
            </w:pPr>
            <w:r w:rsidRPr="004D5D8F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F3E7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F3E71" w:rsidP="004E51DC">
            <w:pPr>
              <w:pStyle w:val="a8"/>
            </w:pPr>
            <w:r>
              <w:t>Данилевская Ирина Николаевна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8F3E7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39D" w:rsidRDefault="0004439D" w:rsidP="0076042D">
      <w:pPr>
        <w:pStyle w:val="a9"/>
      </w:pPr>
      <w:r>
        <w:separator/>
      </w:r>
    </w:p>
  </w:endnote>
  <w:endnote w:type="continuationSeparator" w:id="0">
    <w:p w:rsidR="0004439D" w:rsidRDefault="0004439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8F3E7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47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9D7883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9D7883" w:rsidRPr="009D7883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39D" w:rsidRDefault="0004439D" w:rsidP="0076042D">
      <w:pPr>
        <w:pStyle w:val="a9"/>
      </w:pPr>
      <w:r>
        <w:separator/>
      </w:r>
    </w:p>
  </w:footnote>
  <w:footnote w:type="continuationSeparator" w:id="0">
    <w:p w:rsidR="0004439D" w:rsidRDefault="0004439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2759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7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7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47013253AD7E4E78A8B77F0F01F188DB"/>
    <w:docVar w:name="rm_id" w:val="46"/>
    <w:docVar w:name="rm_name" w:val="                                          "/>
    <w:docVar w:name="rm_number" w:val=" 4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04439D"/>
    <w:rsid w:val="000024F1"/>
    <w:rsid w:val="00017AE9"/>
    <w:rsid w:val="00025683"/>
    <w:rsid w:val="0004439D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D5D8F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869E7"/>
    <w:rsid w:val="007A4C5E"/>
    <w:rsid w:val="007D1852"/>
    <w:rsid w:val="007D2CEA"/>
    <w:rsid w:val="00835248"/>
    <w:rsid w:val="00883461"/>
    <w:rsid w:val="008E68DE"/>
    <w:rsid w:val="008E70C1"/>
    <w:rsid w:val="008F3E71"/>
    <w:rsid w:val="0090588D"/>
    <w:rsid w:val="0092778A"/>
    <w:rsid w:val="00967790"/>
    <w:rsid w:val="0098630F"/>
    <w:rsid w:val="009D7883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6BB76CC-7861-4B23-A023-557F5CB9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2020-11-20T09:13:00Z</dcterms:created>
  <dcterms:modified xsi:type="dcterms:W3CDTF">2020-11-27T04:52:00Z</dcterms:modified>
</cp:coreProperties>
</file>